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LKOS 2026 - 110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3A34DBA1" w:rsidR="00344C82" w:rsidRPr="001C55D1" w:rsidRDefault="00985993" w:rsidP="00254AF8">
            <w:r>
              <w:t>BBS Brinkstr. / Rückbau der Gebäudetei</w:t>
            </w:r>
            <w:r w:rsidR="00254AF8">
              <w:t>le A1 + C1 sowie Ersatzneubau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6BE9A3A8" w:rsidR="00344C82" w:rsidRPr="001C55D1" w:rsidRDefault="00254AF8" w:rsidP="00DD21DE">
            <w:r>
              <w:t>Lüftungsinstallationen und MSR-Technik</w:t>
            </w:r>
            <w:bookmarkStart w:id="0" w:name="_GoBack"/>
            <w:bookmarkEnd w:id="0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C9BE4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A373E6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40CAF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ED1CA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98E89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5BA43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1819A95A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4AF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4AF8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54AF8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Laumann, Milena</cp:lastModifiedBy>
  <cp:revision>2</cp:revision>
  <cp:lastPrinted>2010-03-03T17:05:00Z</cp:lastPrinted>
  <dcterms:created xsi:type="dcterms:W3CDTF">2026-04-22T09:25:00Z</dcterms:created>
  <dcterms:modified xsi:type="dcterms:W3CDTF">2026-04-22T09:25:00Z</dcterms:modified>
</cp:coreProperties>
</file>